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D1" w:rsidRPr="00B1604C" w:rsidRDefault="009079D1" w:rsidP="009079D1">
      <w:pPr>
        <w:widowControl w:val="0"/>
        <w:ind w:left="7200" w:firstLine="720"/>
        <w:jc w:val="right"/>
        <w:rPr>
          <w:rFonts w:asciiTheme="minorHAnsi" w:hAnsiTheme="minorHAnsi" w:cstheme="minorHAnsi"/>
          <w:iCs/>
          <w:sz w:val="20"/>
          <w:szCs w:val="20"/>
        </w:rPr>
      </w:pPr>
      <w:bookmarkStart w:id="0" w:name="_Toc318133923"/>
      <w:r w:rsidRPr="00B1604C">
        <w:rPr>
          <w:rFonts w:asciiTheme="minorHAnsi" w:hAnsiTheme="minorHAnsi" w:cstheme="minorHAnsi"/>
          <w:iCs/>
          <w:sz w:val="20"/>
          <w:szCs w:val="20"/>
        </w:rPr>
        <w:t>OBR-4</w:t>
      </w:r>
      <w:bookmarkStart w:id="1" w:name="_GoBack"/>
      <w:bookmarkEnd w:id="0"/>
      <w:bookmarkEnd w:id="1"/>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310F1B" w:rsidRDefault="00310F1B" w:rsidP="00310F1B">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8"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podatke.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310F1B" w:rsidRDefault="00310F1B" w:rsidP="00310F1B">
      <w:pPr>
        <w:widowControl w:val="0"/>
        <w:rPr>
          <w:rFonts w:asciiTheme="minorHAnsi" w:hAnsiTheme="minorHAnsi" w:cstheme="minorHAnsi"/>
          <w:iCs/>
          <w:sz w:val="20"/>
          <w:szCs w:val="20"/>
        </w:rPr>
      </w:pPr>
    </w:p>
    <w:p w:rsidR="00310F1B" w:rsidRDefault="003D2D84" w:rsidP="00310F1B">
      <w:pPr>
        <w:widowControl w:val="0"/>
        <w:rPr>
          <w:rFonts w:asciiTheme="minorHAnsi" w:hAnsiTheme="minorHAnsi" w:cstheme="minorHAnsi"/>
          <w:iCs/>
          <w:sz w:val="20"/>
          <w:szCs w:val="20"/>
        </w:rPr>
      </w:pPr>
      <w:r w:rsidRPr="003D2D84">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rsidR="00310F1B" w:rsidRDefault="00310F1B" w:rsidP="00310F1B">
      <w:pPr>
        <w:widowControl w:val="0"/>
        <w:rPr>
          <w:rFonts w:asciiTheme="minorHAnsi" w:hAnsiTheme="minorHAnsi" w:cstheme="minorHAnsi"/>
          <w:iCs/>
          <w:sz w:val="20"/>
          <w:szCs w:val="20"/>
        </w:rPr>
      </w:pPr>
    </w:p>
    <w:p w:rsidR="009A4639" w:rsidRDefault="00310F1B" w:rsidP="00310F1B">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pondnik v razdelek »ESPD – ostali sodelujoči« priloži podpisane ESPD v .pdf obliki, ali v elektronski obliki podpisan .xml.</w:t>
      </w:r>
    </w:p>
    <w:sectPr w:rsidR="009A4639" w:rsidSect="00E04824">
      <w:headerReference w:type="even" r:id="rId9"/>
      <w:headerReference w:type="default" r:id="rId10"/>
      <w:footerReference w:type="even" r:id="rId11"/>
      <w:footerReference w:type="default" r:id="rId12"/>
      <w:headerReference w:type="first" r:id="rId13"/>
      <w:footerReference w:type="first" r:id="rId14"/>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3DA" w:rsidRDefault="006B13DA" w:rsidP="00184F9B">
      <w:r>
        <w:separator/>
      </w:r>
    </w:p>
  </w:endnote>
  <w:endnote w:type="continuationSeparator" w:id="0">
    <w:p w:rsidR="006B13DA" w:rsidRDefault="006B13DA"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Telobesedila"/>
      <w:spacing w:before="75"/>
      <w:ind w:left="0" w:right="-404"/>
      <w:rPr>
        <w:color w:val="231F20"/>
        <w:spacing w:val="-6"/>
      </w:rPr>
    </w:pPr>
  </w:p>
  <w:p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E42E7">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E42E7">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3DA" w:rsidRDefault="006B13DA" w:rsidP="00184F9B">
      <w:r>
        <w:separator/>
      </w:r>
    </w:p>
  </w:footnote>
  <w:footnote w:type="continuationSeparator" w:id="0">
    <w:p w:rsidR="006B13DA" w:rsidRDefault="006B13DA" w:rsidP="00184F9B">
      <w:r>
        <w:continuationSeparator/>
      </w:r>
    </w:p>
  </w:footnote>
  <w:footnote w:id="1">
    <w:p w:rsidR="002A5B2C" w:rsidRPr="009A56DD" w:rsidRDefault="002A5B2C" w:rsidP="00310F1B">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63664C9C" wp14:editId="6695DF33">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Glava"/>
      <w:ind w:left="-1560"/>
    </w:pPr>
    <w:r>
      <w:drawing>
        <wp:inline distT="0" distB="0" distL="0" distR="0" wp14:anchorId="136EBC32" wp14:editId="1A368AD4">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7109AE">
    <w:pPr>
      <w:pStyle w:val="Glava"/>
      <w:ind w:left="-1560"/>
    </w:pPr>
    <w:r w:rsidRPr="00376972">
      <w:drawing>
        <wp:inline distT="0" distB="0" distL="0" distR="0" wp14:anchorId="3978B77D" wp14:editId="67241365">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9C77A1">
    <w:pPr>
      <w:pStyle w:val="Glava"/>
      <w:ind w:left="-1560"/>
    </w:pPr>
    <w:r>
      <w:drawing>
        <wp:inline distT="0" distB="0" distL="0" distR="0" wp14:anchorId="703B645D" wp14:editId="318634EE">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1"/>
  </w:num>
  <w:num w:numId="2">
    <w:abstractNumId w:val="24"/>
  </w:num>
  <w:num w:numId="3">
    <w:abstractNumId w:val="2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2"/>
  </w:num>
  <w:num w:numId="6">
    <w:abstractNumId w:val="5"/>
  </w:num>
  <w:num w:numId="7">
    <w:abstractNumId w:val="16"/>
  </w:num>
  <w:num w:numId="8">
    <w:abstractNumId w:val="14"/>
  </w:num>
  <w:num w:numId="9">
    <w:abstractNumId w:val="9"/>
  </w:num>
  <w:num w:numId="10">
    <w:abstractNumId w:val="2"/>
  </w:num>
  <w:num w:numId="11">
    <w:abstractNumId w:val="8"/>
  </w:num>
  <w:num w:numId="12">
    <w:abstractNumId w:val="13"/>
  </w:num>
  <w:num w:numId="13">
    <w:abstractNumId w:val="17"/>
  </w:num>
  <w:num w:numId="14">
    <w:abstractNumId w:val="28"/>
  </w:num>
  <w:num w:numId="15">
    <w:abstractNumId w:val="4"/>
  </w:num>
  <w:num w:numId="16">
    <w:abstractNumId w:val="6"/>
  </w:num>
  <w:num w:numId="17">
    <w:abstractNumId w:val="11"/>
  </w:num>
  <w:num w:numId="18">
    <w:abstractNumId w:val="26"/>
  </w:num>
  <w:num w:numId="19">
    <w:abstractNumId w:val="7"/>
  </w:num>
  <w:num w:numId="20">
    <w:abstractNumId w:val="19"/>
  </w:num>
  <w:num w:numId="21">
    <w:abstractNumId w:val="10"/>
  </w:num>
  <w:num w:numId="22">
    <w:abstractNumId w:val="23"/>
  </w:num>
  <w:num w:numId="23">
    <w:abstractNumId w:val="0"/>
  </w:num>
  <w:num w:numId="24">
    <w:abstractNumId w:val="3"/>
  </w:num>
  <w:num w:numId="25">
    <w:abstractNumId w:val="18"/>
  </w:num>
  <w:num w:numId="26">
    <w:abstractNumId w:val="20"/>
  </w:num>
  <w:num w:numId="27">
    <w:abstractNumId w:val="15"/>
  </w:num>
  <w:num w:numId="28">
    <w:abstractNumId w:val="12"/>
  </w:num>
  <w:num w:numId="29">
    <w:abstractNumId w:val="25"/>
  </w:num>
  <w:num w:numId="30">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7OEvmOHtNcJH1CnBpjCvg4yNfn9bjTKiKjQzKgN4FwrI3aRaE/b+MR8l3GaTD2R0Zw/M1bJl2YQ4HscfQxEj9g==" w:salt="bFZqqszW1AvNi9wlHEeZn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B52"/>
    <w:rsid w:val="0001740C"/>
    <w:rsid w:val="00020699"/>
    <w:rsid w:val="00020C66"/>
    <w:rsid w:val="000248EB"/>
    <w:rsid w:val="00026081"/>
    <w:rsid w:val="00027BDE"/>
    <w:rsid w:val="00031CEE"/>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7836"/>
    <w:rsid w:val="000A7EDE"/>
    <w:rsid w:val="000B0E07"/>
    <w:rsid w:val="000B1B28"/>
    <w:rsid w:val="000B32C9"/>
    <w:rsid w:val="000B41E9"/>
    <w:rsid w:val="000B57BF"/>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4AB3"/>
    <w:rsid w:val="00156833"/>
    <w:rsid w:val="001644E2"/>
    <w:rsid w:val="00164596"/>
    <w:rsid w:val="00165089"/>
    <w:rsid w:val="0016662B"/>
    <w:rsid w:val="0017129A"/>
    <w:rsid w:val="00175B16"/>
    <w:rsid w:val="001762F1"/>
    <w:rsid w:val="00180C7D"/>
    <w:rsid w:val="00183002"/>
    <w:rsid w:val="00184F9B"/>
    <w:rsid w:val="001860C1"/>
    <w:rsid w:val="001861BE"/>
    <w:rsid w:val="00191D03"/>
    <w:rsid w:val="00193CF6"/>
    <w:rsid w:val="001942A3"/>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4281"/>
    <w:rsid w:val="002F553B"/>
    <w:rsid w:val="002F5B59"/>
    <w:rsid w:val="002F6BA7"/>
    <w:rsid w:val="002F6DF3"/>
    <w:rsid w:val="003020A7"/>
    <w:rsid w:val="00302F5F"/>
    <w:rsid w:val="003033AA"/>
    <w:rsid w:val="00303554"/>
    <w:rsid w:val="003105E4"/>
    <w:rsid w:val="00310F1B"/>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2D84"/>
    <w:rsid w:val="003D66A4"/>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C5F6A"/>
    <w:rsid w:val="004C7847"/>
    <w:rsid w:val="004D0D73"/>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F77"/>
    <w:rsid w:val="00542853"/>
    <w:rsid w:val="00544287"/>
    <w:rsid w:val="00547849"/>
    <w:rsid w:val="00552A4A"/>
    <w:rsid w:val="00552ED5"/>
    <w:rsid w:val="00553423"/>
    <w:rsid w:val="00554E64"/>
    <w:rsid w:val="00561903"/>
    <w:rsid w:val="00564A7B"/>
    <w:rsid w:val="00565BC5"/>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2BFA"/>
    <w:rsid w:val="00604525"/>
    <w:rsid w:val="00607457"/>
    <w:rsid w:val="006105E5"/>
    <w:rsid w:val="006129BD"/>
    <w:rsid w:val="0061464A"/>
    <w:rsid w:val="006161D3"/>
    <w:rsid w:val="00617F42"/>
    <w:rsid w:val="0062184E"/>
    <w:rsid w:val="006230C1"/>
    <w:rsid w:val="00626A23"/>
    <w:rsid w:val="00632D38"/>
    <w:rsid w:val="006338ED"/>
    <w:rsid w:val="00634B0A"/>
    <w:rsid w:val="0064659C"/>
    <w:rsid w:val="006470BC"/>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76314"/>
    <w:rsid w:val="0068053D"/>
    <w:rsid w:val="00681718"/>
    <w:rsid w:val="00687FBF"/>
    <w:rsid w:val="00690F54"/>
    <w:rsid w:val="006A3818"/>
    <w:rsid w:val="006A41CC"/>
    <w:rsid w:val="006A4E2D"/>
    <w:rsid w:val="006A61D4"/>
    <w:rsid w:val="006B13DA"/>
    <w:rsid w:val="006B3947"/>
    <w:rsid w:val="006B6E46"/>
    <w:rsid w:val="006C35B4"/>
    <w:rsid w:val="006C512F"/>
    <w:rsid w:val="006D1232"/>
    <w:rsid w:val="006D65C3"/>
    <w:rsid w:val="006E3F5B"/>
    <w:rsid w:val="006E4B96"/>
    <w:rsid w:val="006E59E6"/>
    <w:rsid w:val="006E6D4D"/>
    <w:rsid w:val="006F6296"/>
    <w:rsid w:val="00704C11"/>
    <w:rsid w:val="0070618B"/>
    <w:rsid w:val="00706A91"/>
    <w:rsid w:val="007109AE"/>
    <w:rsid w:val="00712A1F"/>
    <w:rsid w:val="007137A6"/>
    <w:rsid w:val="0071396B"/>
    <w:rsid w:val="00714422"/>
    <w:rsid w:val="00717FC1"/>
    <w:rsid w:val="0072097A"/>
    <w:rsid w:val="007236C9"/>
    <w:rsid w:val="007256A4"/>
    <w:rsid w:val="00726DF0"/>
    <w:rsid w:val="00731A49"/>
    <w:rsid w:val="00733DF2"/>
    <w:rsid w:val="00734F2A"/>
    <w:rsid w:val="0073517F"/>
    <w:rsid w:val="0073652D"/>
    <w:rsid w:val="0074032F"/>
    <w:rsid w:val="007420F1"/>
    <w:rsid w:val="00751960"/>
    <w:rsid w:val="00752238"/>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574A"/>
    <w:rsid w:val="007C6A84"/>
    <w:rsid w:val="007C6B47"/>
    <w:rsid w:val="007E0320"/>
    <w:rsid w:val="007E605B"/>
    <w:rsid w:val="007E724E"/>
    <w:rsid w:val="007E7276"/>
    <w:rsid w:val="007E7D9E"/>
    <w:rsid w:val="007E7F82"/>
    <w:rsid w:val="007F0A1A"/>
    <w:rsid w:val="007F0F34"/>
    <w:rsid w:val="007F17B6"/>
    <w:rsid w:val="007F5161"/>
    <w:rsid w:val="00800FEA"/>
    <w:rsid w:val="00801BAC"/>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8000F"/>
    <w:rsid w:val="0088016C"/>
    <w:rsid w:val="00881DAC"/>
    <w:rsid w:val="00884703"/>
    <w:rsid w:val="00884D86"/>
    <w:rsid w:val="008925E7"/>
    <w:rsid w:val="008A4AF9"/>
    <w:rsid w:val="008B0332"/>
    <w:rsid w:val="008B5484"/>
    <w:rsid w:val="008B5F76"/>
    <w:rsid w:val="008C029A"/>
    <w:rsid w:val="008C319B"/>
    <w:rsid w:val="008C4A91"/>
    <w:rsid w:val="008C5FF2"/>
    <w:rsid w:val="008C7056"/>
    <w:rsid w:val="008C7352"/>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5E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7346"/>
    <w:rsid w:val="00970892"/>
    <w:rsid w:val="00973111"/>
    <w:rsid w:val="009778A1"/>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69D"/>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D088B"/>
    <w:rsid w:val="00AD1D03"/>
    <w:rsid w:val="00AD456A"/>
    <w:rsid w:val="00AD5271"/>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5AA5"/>
    <w:rsid w:val="00BA6001"/>
    <w:rsid w:val="00BA796A"/>
    <w:rsid w:val="00BB6B44"/>
    <w:rsid w:val="00BC2878"/>
    <w:rsid w:val="00BC56DB"/>
    <w:rsid w:val="00BC601C"/>
    <w:rsid w:val="00BC7ECD"/>
    <w:rsid w:val="00BD2253"/>
    <w:rsid w:val="00BD2585"/>
    <w:rsid w:val="00BD263C"/>
    <w:rsid w:val="00BD2F23"/>
    <w:rsid w:val="00BD34B1"/>
    <w:rsid w:val="00BD46FF"/>
    <w:rsid w:val="00BD5D60"/>
    <w:rsid w:val="00BD6179"/>
    <w:rsid w:val="00BD61A4"/>
    <w:rsid w:val="00BE1E80"/>
    <w:rsid w:val="00BE42E7"/>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3309"/>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50EF"/>
    <w:rsid w:val="00D47119"/>
    <w:rsid w:val="00D512DB"/>
    <w:rsid w:val="00D53786"/>
    <w:rsid w:val="00D5538C"/>
    <w:rsid w:val="00D55771"/>
    <w:rsid w:val="00D56DCB"/>
    <w:rsid w:val="00D60264"/>
    <w:rsid w:val="00D61DE0"/>
    <w:rsid w:val="00D62E22"/>
    <w:rsid w:val="00D670DD"/>
    <w:rsid w:val="00D7103A"/>
    <w:rsid w:val="00D71339"/>
    <w:rsid w:val="00D71A74"/>
    <w:rsid w:val="00D75B6C"/>
    <w:rsid w:val="00D813B1"/>
    <w:rsid w:val="00D83425"/>
    <w:rsid w:val="00D85CDC"/>
    <w:rsid w:val="00D866CB"/>
    <w:rsid w:val="00D87B55"/>
    <w:rsid w:val="00D91474"/>
    <w:rsid w:val="00D9223C"/>
    <w:rsid w:val="00D92B37"/>
    <w:rsid w:val="00D96425"/>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E04D1-74CA-4B49-96BF-CE190BF4F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1</TotalTime>
  <Pages>1</Pages>
  <Words>277</Words>
  <Characters>1579</Characters>
  <Application>Microsoft Office Word</Application>
  <DocSecurity>8</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4</cp:revision>
  <cp:lastPrinted>2018-04-25T09:49:00Z</cp:lastPrinted>
  <dcterms:created xsi:type="dcterms:W3CDTF">2018-09-13T09:53:00Z</dcterms:created>
  <dcterms:modified xsi:type="dcterms:W3CDTF">2019-03-01T11:07:00Z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